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0679E">
        <w:rPr>
          <w:rFonts w:cs="Arial"/>
          <w:b/>
          <w:caps/>
          <w:sz w:val="28"/>
          <w:szCs w:val="28"/>
        </w:rPr>
        <w:t>1315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0679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0679E">
              <w:rPr>
                <w:rFonts w:cs="Arial"/>
                <w:sz w:val="20"/>
                <w:szCs w:val="20"/>
              </w:rPr>
              <w:t xml:space="preserve">Solicita a construção de calçada na Avenida Vereador Joel Carlos Alves, em frente ao nº </w:t>
            </w:r>
            <w:r>
              <w:rPr>
                <w:rFonts w:cs="Arial"/>
                <w:sz w:val="20"/>
                <w:szCs w:val="20"/>
              </w:rPr>
              <w:br/>
            </w:r>
            <w:r w:rsidRPr="0070679E">
              <w:rPr>
                <w:rFonts w:cs="Arial"/>
                <w:sz w:val="20"/>
                <w:szCs w:val="20"/>
              </w:rPr>
              <w:t>596 - Parque Imperial.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70679E">
        <w:rPr>
          <w:rFonts w:cs="Arial"/>
        </w:rPr>
        <w:t>à</w:t>
      </w:r>
      <w:r w:rsidR="0070679E" w:rsidRPr="0070679E">
        <w:rPr>
          <w:rFonts w:cs="Arial"/>
        </w:rPr>
        <w:t xml:space="preserve"> construção de calçada na Avenida Vereador Joel Carlos Alves, em fre</w:t>
      </w:r>
      <w:r w:rsidR="0070679E">
        <w:rPr>
          <w:rFonts w:cs="Arial"/>
        </w:rPr>
        <w:t>nte ao nº 596 - Parque Imperial, defronte da</w:t>
      </w:r>
      <w:r w:rsidR="0070679E" w:rsidRPr="0070679E">
        <w:rPr>
          <w:rFonts w:cs="Arial"/>
        </w:rPr>
        <w:t xml:space="preserve"> Creche Profª Mariselma Lima Medeiros Cepinho.</w:t>
      </w:r>
    </w:p>
    <w:p w:rsidR="0070679E" w:rsidRPr="0070679E" w:rsidRDefault="0070679E" w:rsidP="0070679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0679E">
        <w:rPr>
          <w:rFonts w:cs="Arial"/>
        </w:rPr>
        <w:t>O presente requerimento é medida necessária, pois trata-se de creche entregue recentemente, entretanto, sem calçada.</w:t>
      </w:r>
    </w:p>
    <w:p w:rsidR="0070679E" w:rsidRPr="0070679E" w:rsidRDefault="0070679E" w:rsidP="0070679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0679E">
        <w:rPr>
          <w:rFonts w:cs="Arial"/>
        </w:rPr>
        <w:t>A medida se justifica em razão da creche não contar, ainda, com calçada para o tráfego das pessoas que precisarão ir à unidade educacional.</w:t>
      </w:r>
    </w:p>
    <w:p w:rsidR="0070679E" w:rsidRPr="0070679E" w:rsidRDefault="0070679E" w:rsidP="0070679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0679E">
        <w:rPr>
          <w:rFonts w:cs="Arial"/>
        </w:rPr>
        <w:t>Ademais, a segurança no trânsito é fator determinante para</w:t>
      </w:r>
      <w:r>
        <w:rPr>
          <w:rFonts w:cs="Arial"/>
        </w:rPr>
        <w:t xml:space="preserve"> que as crianças possam chegar à c</w:t>
      </w:r>
      <w:r w:rsidRPr="0070679E">
        <w:rPr>
          <w:rFonts w:cs="Arial"/>
        </w:rPr>
        <w:t>reche com segurança.</w:t>
      </w:r>
    </w:p>
    <w:p w:rsidR="0070679E" w:rsidRPr="0070679E" w:rsidRDefault="0070679E" w:rsidP="0070679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70679E">
        <w:rPr>
          <w:rFonts w:cs="Arial"/>
        </w:rPr>
        <w:t>Dessa forma, respeitosamente, acionamos a Administração Municipal e agradecemos por seu empenho para que a situação seja devidamente considerada e atendida.</w:t>
      </w:r>
    </w:p>
    <w:p w:rsidR="0070679E" w:rsidRPr="0070679E" w:rsidRDefault="0070679E" w:rsidP="0070679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Por fim, n</w:t>
      </w:r>
      <w:r w:rsidRPr="0070679E">
        <w:rPr>
          <w:rFonts w:cs="Arial"/>
        </w:rPr>
        <w:t>a certeza de recebermos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0679E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679E" w:rsidRPr="005D429C" w:rsidRDefault="0070679E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70679E" w:rsidRDefault="0070679E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5EB" w:rsidRDefault="00B435EB">
      <w:r>
        <w:separator/>
      </w:r>
    </w:p>
  </w:endnote>
  <w:endnote w:type="continuationSeparator" w:id="0">
    <w:p w:rsidR="00B435EB" w:rsidRDefault="00B4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5EB" w:rsidRDefault="00B435EB">
      <w:r>
        <w:separator/>
      </w:r>
    </w:p>
  </w:footnote>
  <w:footnote w:type="continuationSeparator" w:id="0">
    <w:p w:rsidR="00B435EB" w:rsidRDefault="00B43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0679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0679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2E34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0679E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435EB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BBE99-56E5-477F-B687-7576241A1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2021-05-11T10:20:00Z</dcterms:created>
  <dcterms:modified xsi:type="dcterms:W3CDTF">2021-05-11T10:25:00Z</dcterms:modified>
</cp:coreProperties>
</file>